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C6B940" w14:textId="7B148CD4" w:rsidR="007E5B5A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</w:t>
      </w:r>
      <w:r w:rsidR="00F451B3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 xml:space="preserve"> Meeting #</w:t>
      </w:r>
      <w:r w:rsidR="00F451B3">
        <w:rPr>
          <w:rFonts w:ascii="Arial" w:hAnsi="Arial" w:cs="Arial"/>
          <w:b/>
          <w:sz w:val="24"/>
        </w:rPr>
        <w:t>9</w:t>
      </w:r>
      <w:r w:rsidR="003C76B5">
        <w:rPr>
          <w:rFonts w:ascii="Arial" w:hAnsi="Arial" w:cs="Arial"/>
          <w:b/>
          <w:sz w:val="24"/>
        </w:rPr>
        <w:t>9</w:t>
      </w:r>
      <w:r w:rsidR="00F451B3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</w:t>
      </w:r>
      <w:r w:rsidR="00517EB8">
        <w:rPr>
          <w:rFonts w:ascii="Arial" w:hAnsi="Arial" w:cs="Arial"/>
          <w:b/>
          <w:sz w:val="24"/>
        </w:rPr>
        <w:t>1</w:t>
      </w:r>
      <w:r w:rsidRPr="00744D65">
        <w:rPr>
          <w:rFonts w:ascii="Arial" w:hAnsi="Arial" w:cs="Arial"/>
          <w:b/>
          <w:sz w:val="24"/>
        </w:rPr>
        <w:t>-22</w:t>
      </w:r>
      <w:r w:rsidR="005875B4">
        <w:rPr>
          <w:rFonts w:ascii="Arial" w:hAnsi="Arial" w:cs="Arial"/>
          <w:b/>
          <w:sz w:val="24"/>
        </w:rPr>
        <w:t>2277</w:t>
      </w:r>
    </w:p>
    <w:p w14:paraId="16B7CADB" w14:textId="00E3918D" w:rsidR="0010401F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 w:rsidR="003C76B5">
        <w:rPr>
          <w:rFonts w:ascii="Arial" w:hAnsi="Arial" w:cs="Arial"/>
          <w:b/>
          <w:sz w:val="22"/>
        </w:rPr>
        <w:t>22 August</w:t>
      </w:r>
      <w:r>
        <w:rPr>
          <w:rFonts w:ascii="Arial" w:hAnsi="Arial" w:cs="Arial"/>
          <w:b/>
          <w:sz w:val="22"/>
        </w:rPr>
        <w:t xml:space="preserve"> - </w:t>
      </w:r>
      <w:r w:rsidR="00F451B3">
        <w:rPr>
          <w:rFonts w:ascii="Arial" w:hAnsi="Arial" w:cs="Arial"/>
          <w:b/>
          <w:sz w:val="22"/>
        </w:rPr>
        <w:t>1</w:t>
      </w:r>
      <w:r w:rsidR="003C76B5">
        <w:rPr>
          <w:rFonts w:ascii="Arial" w:hAnsi="Arial" w:cs="Arial"/>
          <w:b/>
          <w:sz w:val="22"/>
        </w:rPr>
        <w:t xml:space="preserve"> September</w:t>
      </w:r>
      <w:r w:rsidR="00F451B3">
        <w:rPr>
          <w:rFonts w:ascii="Arial" w:eastAsia="Batang" w:hAnsi="Arial" w:cs="Arial"/>
          <w:b/>
          <w:sz w:val="22"/>
          <w:lang w:eastAsia="ko-KR"/>
        </w:rPr>
        <w:t>,</w:t>
      </w:r>
      <w:r>
        <w:rPr>
          <w:rFonts w:ascii="Arial" w:hAnsi="Arial" w:cs="Arial"/>
          <w:b/>
          <w:sz w:val="22"/>
        </w:rPr>
        <w:t xml:space="preserve">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1AAE47B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875B4">
        <w:rPr>
          <w:rFonts w:ascii="Arial" w:hAnsi="Arial"/>
          <w:b/>
          <w:lang w:val="en-US"/>
        </w:rPr>
        <w:t>Novamin</w:t>
      </w:r>
      <w:r w:rsidR="005875B4">
        <w:rPr>
          <w:rFonts w:ascii="Arial" w:hAnsi="Arial"/>
          <w:b/>
          <w:lang w:val="en-US"/>
        </w:rPr>
        <w:t>t</w:t>
      </w:r>
      <w:r w:rsidR="00273C56">
        <w:rPr>
          <w:rFonts w:ascii="Arial" w:hAnsi="Arial"/>
          <w:b/>
          <w:lang w:val="en-US"/>
        </w:rPr>
        <w:t xml:space="preserve"> (Rapporteur)</w:t>
      </w:r>
    </w:p>
    <w:p w14:paraId="7C9F0994" w14:textId="33A3E6B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TR 22.</w:t>
      </w:r>
      <w:r w:rsidR="005875B4">
        <w:rPr>
          <w:rFonts w:ascii="Arial" w:hAnsi="Arial" w:cs="Arial"/>
          <w:b/>
        </w:rPr>
        <w:t>8</w:t>
      </w:r>
      <w:r w:rsidR="00F451B3">
        <w:rPr>
          <w:rFonts w:ascii="Arial" w:hAnsi="Arial" w:cs="Arial"/>
          <w:b/>
        </w:rPr>
        <w:t>6</w:t>
      </w:r>
      <w:r w:rsidR="005875B4">
        <w:rPr>
          <w:rFonts w:ascii="Arial" w:hAnsi="Arial" w:cs="Arial"/>
          <w:b/>
        </w:rPr>
        <w:t>5</w:t>
      </w:r>
      <w:r w:rsidR="00F451B3">
        <w:rPr>
          <w:rFonts w:ascii="Arial" w:hAnsi="Arial" w:cs="Arial"/>
          <w:b/>
        </w:rPr>
        <w:t xml:space="preserve"> </w:t>
      </w:r>
      <w:r w:rsidR="00273C56">
        <w:rPr>
          <w:rFonts w:ascii="Arial" w:hAnsi="Arial" w:cs="Arial"/>
          <w:b/>
        </w:rPr>
        <w:t>skeleton cover sheet</w:t>
      </w:r>
    </w:p>
    <w:p w14:paraId="33C0BB8C" w14:textId="0BEF067C" w:rsidR="00517EB8" w:rsidRPr="00517EB8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61E332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  <w:lang w:eastAsia="zh-CN"/>
        </w:rPr>
        <w:t>Agreement</w:t>
      </w:r>
    </w:p>
    <w:p w14:paraId="29FC3C54" w14:textId="4EDC96D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875B4">
        <w:rPr>
          <w:rFonts w:ascii="Arial" w:hAnsi="Arial"/>
          <w:b/>
        </w:rPr>
        <w:t>7.8</w:t>
      </w:r>
      <w:r w:rsidR="00517EB8">
        <w:rPr>
          <w:rFonts w:ascii="Arial" w:hAnsi="Arial"/>
          <w:b/>
        </w:rPr>
        <w:t xml:space="preserve"> (</w:t>
      </w:r>
      <w:r w:rsidR="005875B4" w:rsidRPr="005875B4">
        <w:rPr>
          <w:rFonts w:ascii="Arial" w:hAnsi="Arial"/>
          <w:b/>
        </w:rPr>
        <w:t>FS_5GSAT_Ph3</w:t>
      </w:r>
      <w:r w:rsidR="00517EB8">
        <w:rPr>
          <w:rFonts w:ascii="Arial" w:hAnsi="Arial"/>
          <w:b/>
        </w:rPr>
        <w:t>)</w:t>
      </w:r>
    </w:p>
    <w:p w14:paraId="4CA31BAF" w14:textId="29789DD6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B2F12BC" w14:textId="39B447C6" w:rsidR="00517EB8" w:rsidRDefault="00517EB8" w:rsidP="00517EB8">
      <w:r>
        <w:t xml:space="preserve">This document is a cover sheet for TR </w:t>
      </w:r>
      <w:r w:rsidR="005B2643">
        <w:t>22.</w:t>
      </w:r>
      <w:r w:rsidR="005875B4">
        <w:t>8</w:t>
      </w:r>
      <w:r w:rsidR="00F451B3">
        <w:t>6</w:t>
      </w:r>
      <w:r w:rsidR="005875B4">
        <w:t>5</w:t>
      </w:r>
      <w:r w:rsidR="00F451B3">
        <w:t xml:space="preserve"> </w:t>
      </w:r>
      <w:r>
        <w:t>0.</w:t>
      </w:r>
      <w:r w:rsidR="005875B4">
        <w:t>1</w:t>
      </w:r>
      <w:r>
        <w:t>.0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4B095" w14:textId="0468871B" w:rsidR="00517EB8" w:rsidRPr="00517EB8" w:rsidRDefault="00517EB8" w:rsidP="00517EB8">
      <w:r>
        <w:t>SA1 9</w:t>
      </w:r>
      <w:r w:rsidR="003C76B5">
        <w:t>9</w:t>
      </w:r>
      <w:r>
        <w:t>e</w:t>
      </w:r>
      <w:r w:rsidR="005875B4">
        <w:t xml:space="preserve"> </w:t>
      </w:r>
      <w:r w:rsidR="005875B4">
        <w:t>agreed</w:t>
      </w:r>
      <w:r w:rsidR="005875B4">
        <w:t xml:space="preserve"> the skeleton for TR 22.8</w:t>
      </w:r>
      <w:r w:rsidR="005875B4">
        <w:t>6</w:t>
      </w:r>
      <w:r w:rsidR="005875B4">
        <w:t>5</w:t>
      </w:r>
      <w:r w:rsidR="005875B4">
        <w:t xml:space="preserve"> 0.0.</w:t>
      </w:r>
      <w:r w:rsidR="005875B4">
        <w:t>0 as well as 11</w:t>
      </w:r>
      <w:r w:rsidR="003C76B5">
        <w:t xml:space="preserve"> pCRs</w:t>
      </w:r>
      <w:r>
        <w:t xml:space="preserve"> </w:t>
      </w:r>
      <w:r w:rsidR="005875B4">
        <w:t xml:space="preserve">on the basis of </w:t>
      </w:r>
      <w:r w:rsidR="005875B4">
        <w:t xml:space="preserve">the </w:t>
      </w:r>
      <w:r w:rsidR="005875B4">
        <w:t xml:space="preserve">agreed </w:t>
      </w:r>
      <w:r w:rsidR="005875B4">
        <w:t>skeleton</w:t>
      </w:r>
      <w:r w:rsidR="005875B4">
        <w:t xml:space="preserve"> and which were in</w:t>
      </w:r>
      <w:r w:rsidR="005875B4">
        <w:t>t</w:t>
      </w:r>
      <w:r w:rsidR="005875B4">
        <w:t>egra</w:t>
      </w:r>
      <w:r w:rsidR="005875B4">
        <w:t>t</w:t>
      </w:r>
      <w:r w:rsidR="005875B4">
        <w:t>ed as</w:t>
      </w:r>
      <w:bookmarkStart w:id="0" w:name="_GoBack"/>
      <w:bookmarkEnd w:id="0"/>
      <w:r w:rsidR="005875B4">
        <w:t xml:space="preserve"> </w:t>
      </w:r>
      <w:r w:rsidR="005875B4">
        <w:t>TR 22.865</w:t>
      </w:r>
      <w:r>
        <w:t xml:space="preserve"> 0.</w:t>
      </w:r>
      <w:r w:rsidR="003C76B5">
        <w:t>1</w:t>
      </w:r>
      <w:r>
        <w:t>.0</w:t>
      </w:r>
      <w:r w:rsidR="003C76B5">
        <w:t xml:space="preserve">. </w:t>
      </w:r>
      <w:r w:rsidR="005875B4">
        <w:t xml:space="preserve">which </w:t>
      </w:r>
      <w:r w:rsidR="003C76B5">
        <w:t xml:space="preserve">will </w:t>
      </w:r>
      <w:r w:rsidR="005875B4">
        <w:t xml:space="preserve">now be used </w:t>
      </w:r>
      <w:r>
        <w:t xml:space="preserve">as the basis for future work. </w:t>
      </w:r>
      <w:r w:rsidR="00503FD9">
        <w:t>It is therefore requested to endorse this version of the TR.</w:t>
      </w:r>
    </w:p>
    <w:p w14:paraId="511C7A6F" w14:textId="77777777" w:rsidR="00743838" w:rsidRPr="00743838" w:rsidRDefault="00743838" w:rsidP="00743838"/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2EA27" w14:textId="77777777" w:rsidR="0077717E" w:rsidRDefault="0077717E">
      <w:r>
        <w:separator/>
      </w:r>
    </w:p>
  </w:endnote>
  <w:endnote w:type="continuationSeparator" w:id="0">
    <w:p w14:paraId="1438414C" w14:textId="77777777" w:rsidR="0077717E" w:rsidRDefault="0077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146BF6" w14:textId="77777777" w:rsidR="0077717E" w:rsidRDefault="0077717E">
      <w:r>
        <w:separator/>
      </w:r>
    </w:p>
  </w:footnote>
  <w:footnote w:type="continuationSeparator" w:id="0">
    <w:p w14:paraId="04A2B1EE" w14:textId="77777777" w:rsidR="0077717E" w:rsidRDefault="00777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76261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27AB"/>
    <w:rsid w:val="00273C56"/>
    <w:rsid w:val="002A1857"/>
    <w:rsid w:val="002A6296"/>
    <w:rsid w:val="002B7D3F"/>
    <w:rsid w:val="002C56D5"/>
    <w:rsid w:val="002C7F38"/>
    <w:rsid w:val="002D1814"/>
    <w:rsid w:val="002D396B"/>
    <w:rsid w:val="002F0136"/>
    <w:rsid w:val="002F6646"/>
    <w:rsid w:val="0030628A"/>
    <w:rsid w:val="00327024"/>
    <w:rsid w:val="0035122B"/>
    <w:rsid w:val="00353451"/>
    <w:rsid w:val="00371032"/>
    <w:rsid w:val="00371B44"/>
    <w:rsid w:val="003C122B"/>
    <w:rsid w:val="003C5A97"/>
    <w:rsid w:val="003C76B5"/>
    <w:rsid w:val="003C7A04"/>
    <w:rsid w:val="003F52B2"/>
    <w:rsid w:val="00405475"/>
    <w:rsid w:val="0041387E"/>
    <w:rsid w:val="00440414"/>
    <w:rsid w:val="00442C9E"/>
    <w:rsid w:val="004558E9"/>
    <w:rsid w:val="0045777E"/>
    <w:rsid w:val="00487D59"/>
    <w:rsid w:val="004B3753"/>
    <w:rsid w:val="004C31D2"/>
    <w:rsid w:val="004D55C2"/>
    <w:rsid w:val="00503FD9"/>
    <w:rsid w:val="00517EB8"/>
    <w:rsid w:val="00521131"/>
    <w:rsid w:val="00527C0B"/>
    <w:rsid w:val="005410F6"/>
    <w:rsid w:val="005729C4"/>
    <w:rsid w:val="005875B4"/>
    <w:rsid w:val="0059227B"/>
    <w:rsid w:val="00595806"/>
    <w:rsid w:val="005B0966"/>
    <w:rsid w:val="005B2643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7717E"/>
    <w:rsid w:val="0078274D"/>
    <w:rsid w:val="00784593"/>
    <w:rsid w:val="00786291"/>
    <w:rsid w:val="007A00EF"/>
    <w:rsid w:val="007B19EA"/>
    <w:rsid w:val="007C0A2D"/>
    <w:rsid w:val="007C27B0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6B9A"/>
    <w:rsid w:val="008933BF"/>
    <w:rsid w:val="008A10C4"/>
    <w:rsid w:val="008B0248"/>
    <w:rsid w:val="008C1867"/>
    <w:rsid w:val="008F5F33"/>
    <w:rsid w:val="0091046A"/>
    <w:rsid w:val="00926ABD"/>
    <w:rsid w:val="009315E4"/>
    <w:rsid w:val="00947F4E"/>
    <w:rsid w:val="009607D3"/>
    <w:rsid w:val="00966D47"/>
    <w:rsid w:val="00992312"/>
    <w:rsid w:val="009A43E9"/>
    <w:rsid w:val="009B2DE5"/>
    <w:rsid w:val="009C0DED"/>
    <w:rsid w:val="00A37D7F"/>
    <w:rsid w:val="00A46410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5CC7"/>
    <w:rsid w:val="00B06A50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B7754"/>
    <w:rsid w:val="00BC25AA"/>
    <w:rsid w:val="00C022E3"/>
    <w:rsid w:val="00C22D17"/>
    <w:rsid w:val="00C4712D"/>
    <w:rsid w:val="00C555C9"/>
    <w:rsid w:val="00C94F55"/>
    <w:rsid w:val="00CA7D62"/>
    <w:rsid w:val="00CB07A8"/>
    <w:rsid w:val="00CB6138"/>
    <w:rsid w:val="00CB7DC3"/>
    <w:rsid w:val="00CC69CF"/>
    <w:rsid w:val="00CD4A57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E2457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01671"/>
    <w:rsid w:val="00F451B3"/>
    <w:rsid w:val="00F45934"/>
    <w:rsid w:val="00F67A1C"/>
    <w:rsid w:val="00F82C5B"/>
    <w:rsid w:val="00F8555F"/>
    <w:rsid w:val="00F92A61"/>
    <w:rsid w:val="00FB5301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442C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4CCF7-ED0F-BE4B-AC6E-5BE6FE014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C:\Users\erik.guttman\AppData\Roaming\Microsoft\Templates\3gpp_70.dot</Template>
  <TotalTime>5</TotalTime>
  <Pages>1</Pages>
  <Words>102</Words>
  <Characters>478</Characters>
  <Application>Microsoft Macintosh Word</Application>
  <DocSecurity>0</DocSecurity>
  <Lines>11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Thierry B</cp:lastModifiedBy>
  <cp:revision>3</cp:revision>
  <cp:lastPrinted>1899-12-31T23:50:39Z</cp:lastPrinted>
  <dcterms:created xsi:type="dcterms:W3CDTF">2022-09-04T21:42:00Z</dcterms:created>
  <dcterms:modified xsi:type="dcterms:W3CDTF">2022-09-04T21:52:00Z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